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B0" w:rsidRDefault="00D07DB0" w:rsidP="00373E75">
      <w:r>
        <w:rPr>
          <w:noProof/>
          <w:lang w:val="hr-BA" w:eastAsia="hr-BA"/>
        </w:rPr>
        <w:pict>
          <v:group id="_x0000_s1026" style="position:absolute;margin-left:174pt;margin-top:-45pt;width:93.75pt;height:60.75pt;z-index:251658240" coordorigin="1584,904" coordsize="1875,1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84;top:904;width:1875;height:1215">
              <v:imagedata r:id="rId7" o:title="" blacklevel="3932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117;top:1338;width:802;height:394" filled="f" stroked="f">
              <v:textbox style="mso-next-textbox:#_x0000_s1028">
                <w:txbxContent>
                  <w:p w:rsidR="00D07DB0" w:rsidRPr="006A03B1" w:rsidRDefault="00D07DB0" w:rsidP="00373E75">
                    <w:pPr>
                      <w:rPr>
                        <w:b/>
                        <w:bCs/>
                        <w:color w:val="FFFFFF"/>
                        <w:sz w:val="16"/>
                        <w:szCs w:val="16"/>
                        <w:lang w:val="sr-Cyrl-BA"/>
                      </w:rPr>
                    </w:pPr>
                    <w:r>
                      <w:rPr>
                        <w:b/>
                        <w:bCs/>
                        <w:color w:val="FFFFFF"/>
                        <w:sz w:val="16"/>
                        <w:szCs w:val="16"/>
                        <w:lang w:val="sr-Latn-CS"/>
                      </w:rPr>
                      <w:t xml:space="preserve">  </w:t>
                    </w:r>
                    <w:r w:rsidRPr="006A03B1">
                      <w:rPr>
                        <w:b/>
                        <w:bCs/>
                        <w:color w:val="FFFFFF"/>
                        <w:sz w:val="16"/>
                        <w:szCs w:val="16"/>
                        <w:lang w:val="sr-Cyrl-BA"/>
                      </w:rPr>
                      <w:t>ЖРС</w:t>
                    </w:r>
                  </w:p>
                  <w:p w:rsidR="00D07DB0" w:rsidRDefault="00D07DB0" w:rsidP="00373E75"/>
                </w:txbxContent>
              </v:textbox>
            </v:shape>
          </v:group>
        </w:pict>
      </w:r>
    </w:p>
    <w:p w:rsidR="00D07DB0" w:rsidRPr="00B07AE0" w:rsidRDefault="00D07DB0" w:rsidP="00373E75">
      <w:r>
        <w:rPr>
          <w:noProof/>
          <w:lang w:val="hr-BA" w:eastAsia="hr-BA"/>
        </w:rPr>
        <w:pict>
          <v:shape id="_x0000_s1029" type="#_x0000_t202" style="position:absolute;margin-left:6pt;margin-top:4.2pt;width:6in;height:36pt;z-index:251657216" filled="f" stroked="f">
            <v:textbox style="mso-next-textbox:#_x0000_s1029">
              <w:txbxContent>
                <w:p w:rsidR="00D07DB0" w:rsidRPr="00AE51CD" w:rsidRDefault="00D07DB0" w:rsidP="00373E7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sr-Cyrl-BA"/>
                    </w:rPr>
                    <w:t>ЖЕЉЕЗНИЦЕ РЕПУБЛИКЕ СРПСКЕ АД</w:t>
                  </w:r>
                </w:p>
                <w:p w:rsidR="00D07DB0" w:rsidRPr="00B07AE0" w:rsidRDefault="00D07DB0" w:rsidP="00373E75">
                  <w:pPr>
                    <w:jc w:val="center"/>
                    <w:rPr>
                      <w:b/>
                      <w:bCs/>
                      <w:lang w:val="sr-Cyrl-BA"/>
                    </w:rPr>
                  </w:pPr>
                  <w:r w:rsidRPr="00B07AE0">
                    <w:rPr>
                      <w:b/>
                      <w:bCs/>
                      <w:lang w:val="sr-Cyrl-BA"/>
                    </w:rPr>
                    <w:t xml:space="preserve">Д </w:t>
                  </w:r>
                  <w:r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>О</w:t>
                  </w:r>
                  <w:r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>Б</w:t>
                  </w:r>
                  <w:r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 xml:space="preserve"> О </w:t>
                  </w:r>
                  <w:r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>Ј</w:t>
                  </w:r>
                </w:p>
              </w:txbxContent>
            </v:textbox>
          </v:shape>
        </w:pict>
      </w:r>
    </w:p>
    <w:p w:rsidR="00D07DB0" w:rsidRPr="00B07AE0" w:rsidRDefault="00D07DB0" w:rsidP="00373E75"/>
    <w:p w:rsidR="00D07DB0" w:rsidRPr="0089267E" w:rsidRDefault="00D07DB0" w:rsidP="00373E75">
      <w:r>
        <w:rPr>
          <w:lang w:val="sr-Cyrl-BA"/>
        </w:rPr>
        <w:t>________________________________________________________________________</w:t>
      </w:r>
    </w:p>
    <w:p w:rsidR="00D07DB0" w:rsidRPr="00FD062A" w:rsidRDefault="00D07DB0" w:rsidP="00DB2976">
      <w:pPr>
        <w:rPr>
          <w:b/>
          <w:bCs/>
          <w:i/>
          <w:iCs/>
          <w:lang/>
        </w:rPr>
      </w:pPr>
      <w:r>
        <w:rPr>
          <w:lang w:val="sr-Cyrl-CS"/>
        </w:rPr>
        <w:t xml:space="preserve">Број: </w:t>
      </w:r>
      <w:r>
        <w:rPr>
          <w:lang/>
        </w:rPr>
        <w:t>I-1. 9602-2/19</w:t>
      </w:r>
    </w:p>
    <w:p w:rsidR="00D07DB0" w:rsidRPr="00872C8E" w:rsidRDefault="00D07DB0" w:rsidP="00DB2976">
      <w:r>
        <w:rPr>
          <w:lang w:val="sr-Cyrl-CS"/>
        </w:rPr>
        <w:t>Датум:</w:t>
      </w:r>
      <w:r>
        <w:t xml:space="preserve"> 18.07.2019. године</w:t>
      </w:r>
    </w:p>
    <w:p w:rsidR="00D07DB0" w:rsidRPr="00CA5AFC" w:rsidRDefault="00D07DB0" w:rsidP="00DB2976">
      <w:pPr>
        <w:rPr>
          <w:sz w:val="16"/>
          <w:szCs w:val="16"/>
          <w:lang w:val="sr-Latn-CS"/>
        </w:rPr>
      </w:pPr>
    </w:p>
    <w:p w:rsidR="00D07DB0" w:rsidRDefault="00D07DB0" w:rsidP="00DB2976">
      <w:pPr>
        <w:jc w:val="both"/>
        <w:rPr>
          <w:lang w:val="sr-Cyrl-CS"/>
        </w:rPr>
      </w:pPr>
      <w:r>
        <w:rPr>
          <w:lang w:val="sr-Cyrl-CS"/>
        </w:rPr>
        <w:t>На основу члана 5.</w:t>
      </w:r>
      <w:r>
        <w:rPr>
          <w:lang w:val="sr-Latn-BA"/>
        </w:rPr>
        <w:t xml:space="preserve"> </w:t>
      </w:r>
      <w:r>
        <w:t>тачка</w:t>
      </w:r>
      <w:r>
        <w:rPr>
          <w:lang w:val="sr-Latn-BA"/>
        </w:rPr>
        <w:t xml:space="preserve"> </w:t>
      </w:r>
      <w:r>
        <w:rPr>
          <w:lang w:val="sr-Cyrl-CS"/>
        </w:rPr>
        <w:t>з</w:t>
      </w:r>
      <w:r>
        <w:t>)</w:t>
      </w:r>
      <w:r>
        <w:rPr>
          <w:lang w:val="sr-Cyrl-CS"/>
        </w:rPr>
        <w:t xml:space="preserve"> и члана 36.</w:t>
      </w:r>
      <w:r>
        <w:rPr>
          <w:lang w:val="sr-Latn-BA"/>
        </w:rPr>
        <w:t xml:space="preserve"> </w:t>
      </w:r>
      <w:r>
        <w:rPr>
          <w:lang w:val="sr-Cyrl-CS"/>
        </w:rPr>
        <w:t>тачка а) Закона о јавним предузећима (Сл</w:t>
      </w:r>
      <w:r>
        <w:t xml:space="preserve">ужбени </w:t>
      </w:r>
      <w:r>
        <w:rPr>
          <w:lang w:val="sr-Cyrl-CS"/>
        </w:rPr>
        <w:t>гл</w:t>
      </w:r>
      <w:r>
        <w:t xml:space="preserve">асник </w:t>
      </w:r>
      <w:r>
        <w:rPr>
          <w:lang w:val="sr-Cyrl-CS"/>
        </w:rPr>
        <w:t>75/04,</w:t>
      </w:r>
      <w:r>
        <w:rPr>
          <w:lang w:val="sr-Latn-BA"/>
        </w:rPr>
        <w:t xml:space="preserve"> </w:t>
      </w:r>
      <w:r>
        <w:rPr>
          <w:lang w:val="sr-Cyrl-CS"/>
        </w:rPr>
        <w:t>78/11)</w:t>
      </w:r>
      <w:r>
        <w:t>,</w:t>
      </w:r>
      <w:r>
        <w:rPr>
          <w:lang w:val="sr-Cyrl-CS"/>
        </w:rPr>
        <w:t xml:space="preserve"> </w:t>
      </w:r>
      <w:r>
        <w:rPr>
          <w:lang w:val="sr-Latn-BA"/>
        </w:rPr>
        <w:t xml:space="preserve">члана 210. </w:t>
      </w:r>
      <w:r>
        <w:t>и</w:t>
      </w:r>
      <w:r>
        <w:rPr>
          <w:lang w:val="sr-Latn-BA"/>
        </w:rPr>
        <w:t xml:space="preserve"> </w:t>
      </w:r>
      <w:r>
        <w:t xml:space="preserve">281. Закона о привредним друштвима и </w:t>
      </w:r>
      <w:r>
        <w:rPr>
          <w:lang w:val="sr-Cyrl-CS"/>
        </w:rPr>
        <w:t>члана 40.</w:t>
      </w:r>
      <w:r>
        <w:t xml:space="preserve"> тачка з)</w:t>
      </w:r>
      <w:r>
        <w:rPr>
          <w:lang w:val="sr-Cyrl-CS"/>
        </w:rPr>
        <w:t xml:space="preserve"> Статута</w:t>
      </w:r>
      <w:r>
        <w:t xml:space="preserve"> </w:t>
      </w:r>
      <w:r>
        <w:rPr>
          <w:lang w:val="sr-Cyrl-CS"/>
        </w:rPr>
        <w:t>Жељезница РС, а.д. Добој, Скупштина акционара на</w:t>
      </w:r>
      <w:r>
        <w:t xml:space="preserve"> 34</w:t>
      </w:r>
      <w:r w:rsidRPr="005743A9">
        <w:t>. редовној – годиш</w:t>
      </w:r>
      <w:r>
        <w:t>њој сједници, одржаној 18.07.2019</w:t>
      </w:r>
      <w:r w:rsidRPr="005743A9">
        <w:t>.године</w:t>
      </w:r>
      <w:r>
        <w:rPr>
          <w:lang w:val="sr-Cyrl-CS"/>
        </w:rPr>
        <w:t>, доноси:</w:t>
      </w:r>
    </w:p>
    <w:p w:rsidR="00D07DB0" w:rsidRPr="00CA5AFC" w:rsidRDefault="00D07DB0" w:rsidP="00DB2976">
      <w:pPr>
        <w:jc w:val="both"/>
        <w:rPr>
          <w:sz w:val="16"/>
          <w:szCs w:val="16"/>
        </w:rPr>
      </w:pPr>
      <w:r>
        <w:rPr>
          <w:lang w:val="sr-Cyrl-CS"/>
        </w:rPr>
        <w:t xml:space="preserve">       </w:t>
      </w:r>
    </w:p>
    <w:p w:rsidR="00D07DB0" w:rsidRPr="00331BA8" w:rsidRDefault="00D07DB0" w:rsidP="00DB2976">
      <w:pPr>
        <w:jc w:val="center"/>
        <w:rPr>
          <w:b/>
          <w:bCs/>
          <w:sz w:val="28"/>
          <w:szCs w:val="28"/>
          <w:lang w:val="sr-Cyrl-BA"/>
        </w:rPr>
      </w:pPr>
      <w:r>
        <w:rPr>
          <w:b/>
          <w:bCs/>
          <w:sz w:val="28"/>
          <w:szCs w:val="28"/>
        </w:rPr>
        <w:t xml:space="preserve">О Д Л У К </w:t>
      </w:r>
      <w:r>
        <w:rPr>
          <w:b/>
          <w:bCs/>
          <w:sz w:val="28"/>
          <w:szCs w:val="28"/>
          <w:lang w:val="sr-Cyrl-BA"/>
        </w:rPr>
        <w:t>У</w:t>
      </w:r>
    </w:p>
    <w:p w:rsidR="00D07DB0" w:rsidRPr="00FD062A" w:rsidRDefault="00D07DB0" w:rsidP="00DB2976">
      <w:pPr>
        <w:jc w:val="center"/>
        <w:rPr>
          <w:b/>
          <w:bCs/>
          <w:i/>
          <w:iCs/>
          <w:sz w:val="22"/>
          <w:szCs w:val="22"/>
          <w:lang w:val="sr-Latn-CS"/>
        </w:rPr>
      </w:pPr>
      <w:r w:rsidRPr="00FD062A">
        <w:rPr>
          <w:b/>
          <w:bCs/>
          <w:i/>
          <w:iCs/>
          <w:sz w:val="22"/>
          <w:szCs w:val="22"/>
          <w:lang w:val="sr-Cyrl-CS"/>
        </w:rPr>
        <w:t xml:space="preserve">о </w:t>
      </w:r>
      <w:r w:rsidRPr="00FD062A">
        <w:rPr>
          <w:b/>
          <w:bCs/>
          <w:i/>
          <w:iCs/>
          <w:sz w:val="22"/>
          <w:szCs w:val="22"/>
          <w:lang w:val="sr-Cyrl-BA"/>
        </w:rPr>
        <w:t>расподјели добитка</w:t>
      </w:r>
      <w:r w:rsidRPr="00FD062A">
        <w:rPr>
          <w:b/>
          <w:bCs/>
          <w:i/>
          <w:iCs/>
          <w:sz w:val="22"/>
          <w:szCs w:val="22"/>
          <w:lang w:val="sr-Cyrl-CS"/>
        </w:rPr>
        <w:t xml:space="preserve"> у 2018. години</w:t>
      </w:r>
    </w:p>
    <w:p w:rsidR="00D07DB0" w:rsidRPr="00CA5AFC" w:rsidRDefault="00D07DB0" w:rsidP="00DB2976">
      <w:pPr>
        <w:rPr>
          <w:sz w:val="16"/>
          <w:szCs w:val="16"/>
          <w:lang w:val="sr-Cyrl-CS"/>
        </w:rPr>
      </w:pPr>
    </w:p>
    <w:p w:rsidR="00D07DB0" w:rsidRDefault="00D07DB0" w:rsidP="00DB297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>I</w:t>
      </w:r>
    </w:p>
    <w:p w:rsidR="00D07DB0" w:rsidRDefault="00D07DB0" w:rsidP="00DB2976">
      <w:pPr>
        <w:jc w:val="both"/>
      </w:pPr>
      <w:r>
        <w:t>Акцијски капитал Друштва (конто 300) на дан 31.12.201</w:t>
      </w:r>
      <w:r>
        <w:rPr>
          <w:lang w:val="sr-Cyrl-BA"/>
        </w:rPr>
        <w:t>8</w:t>
      </w:r>
      <w:r>
        <w:t>. године износи 50.000 КМ.</w:t>
      </w:r>
    </w:p>
    <w:p w:rsidR="00D07DB0" w:rsidRPr="0036204A" w:rsidRDefault="00D07DB0" w:rsidP="00DB2976">
      <w:pPr>
        <w:jc w:val="both"/>
        <w:rPr>
          <w:sz w:val="16"/>
          <w:szCs w:val="16"/>
        </w:rPr>
      </w:pPr>
    </w:p>
    <w:p w:rsidR="00D07DB0" w:rsidRDefault="00D07DB0" w:rsidP="00DB297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>II</w:t>
      </w:r>
    </w:p>
    <w:p w:rsidR="00D07DB0" w:rsidRDefault="00D07DB0" w:rsidP="00DB2976">
      <w:pPr>
        <w:jc w:val="both"/>
      </w:pPr>
      <w:r>
        <w:t>Законске резерве (конто 322), статутарне резерве (</w:t>
      </w:r>
      <w:r>
        <w:rPr>
          <w:lang w:val="sr-Cyrl-BA"/>
        </w:rPr>
        <w:t>к</w:t>
      </w:r>
      <w:r>
        <w:t>онто 323) и остале резерве  (конто 329) на дан 31.12.201</w:t>
      </w:r>
      <w:r>
        <w:rPr>
          <w:lang w:val="sr-Cyrl-BA"/>
        </w:rPr>
        <w:t>8</w:t>
      </w:r>
      <w:r>
        <w:t>. године износе 0,00  КМ.</w:t>
      </w:r>
    </w:p>
    <w:p w:rsidR="00D07DB0" w:rsidRPr="0036204A" w:rsidRDefault="00D07DB0" w:rsidP="00DB2976">
      <w:pPr>
        <w:rPr>
          <w:sz w:val="16"/>
          <w:szCs w:val="16"/>
        </w:rPr>
      </w:pPr>
    </w:p>
    <w:p w:rsidR="00D07DB0" w:rsidRDefault="00D07DB0" w:rsidP="005F78F1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III</w:t>
      </w:r>
    </w:p>
    <w:p w:rsidR="00D07DB0" w:rsidRPr="00FD062A" w:rsidRDefault="00D07DB0" w:rsidP="00FD062A">
      <w:pPr>
        <w:jc w:val="both"/>
      </w:pPr>
      <w:r>
        <w:rPr>
          <w:lang w:val="sr-Cyrl-CS"/>
        </w:rPr>
        <w:t xml:space="preserve">Утврђује се остварени </w:t>
      </w:r>
      <w:r w:rsidRPr="00600E19">
        <w:rPr>
          <w:lang w:val="sr-Cyrl-CS"/>
        </w:rPr>
        <w:t>добитак</w:t>
      </w:r>
      <w:r>
        <w:rPr>
          <w:lang w:val="sr-Cyrl-CS"/>
        </w:rPr>
        <w:t xml:space="preserve"> у 2018. години у износу од </w:t>
      </w:r>
      <w:r>
        <w:t xml:space="preserve"> 28.539.014 </w:t>
      </w:r>
      <w:r>
        <w:rPr>
          <w:lang w:val="sr-Cyrl-CS"/>
        </w:rPr>
        <w:t>КМ</w:t>
      </w:r>
      <w:r>
        <w:t xml:space="preserve">        (конто 7200).</w:t>
      </w:r>
    </w:p>
    <w:p w:rsidR="00D07DB0" w:rsidRDefault="00D07DB0" w:rsidP="00DB2976">
      <w:pPr>
        <w:jc w:val="center"/>
      </w:pPr>
      <w:r>
        <w:rPr>
          <w:b/>
          <w:bCs/>
          <w:lang w:val="sr-Latn-CS"/>
        </w:rPr>
        <w:t>IV</w:t>
      </w:r>
    </w:p>
    <w:p w:rsidR="00D07DB0" w:rsidRDefault="00D07DB0" w:rsidP="009B20B4">
      <w:pPr>
        <w:jc w:val="both"/>
      </w:pPr>
      <w:r>
        <w:rPr>
          <w:lang w:val="sr-Cyrl-CS"/>
        </w:rPr>
        <w:t>Утврђује се кумулирани губитак на дан 31.12.201</w:t>
      </w:r>
      <w:r>
        <w:rPr>
          <w:lang w:val="sr-Cyrl-BA"/>
        </w:rPr>
        <w:t>8</w:t>
      </w:r>
      <w:r>
        <w:rPr>
          <w:lang w:val="sr-Cyrl-CS"/>
        </w:rPr>
        <w:t xml:space="preserve">. године у износу од </w:t>
      </w:r>
      <w:r>
        <w:t xml:space="preserve">    111.486.445 </w:t>
      </w:r>
      <w:r>
        <w:rPr>
          <w:lang w:val="sr-Cyrl-CS"/>
        </w:rPr>
        <w:t xml:space="preserve">КМ </w:t>
      </w:r>
      <w:r>
        <w:t>(конто 3500 ).</w:t>
      </w:r>
    </w:p>
    <w:p w:rsidR="00D07DB0" w:rsidRPr="0036204A" w:rsidRDefault="00D07DB0" w:rsidP="00DB2976">
      <w:pPr>
        <w:rPr>
          <w:sz w:val="16"/>
          <w:szCs w:val="16"/>
        </w:rPr>
      </w:pPr>
    </w:p>
    <w:p w:rsidR="00D07DB0" w:rsidRDefault="00D07DB0" w:rsidP="00DB2976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V</w:t>
      </w:r>
    </w:p>
    <w:p w:rsidR="00D07DB0" w:rsidRPr="00032588" w:rsidRDefault="00D07DB0" w:rsidP="00DB2976">
      <w:pPr>
        <w:jc w:val="both"/>
      </w:pPr>
      <w:r>
        <w:rPr>
          <w:lang w:val="sr-Latn-CS"/>
        </w:rPr>
        <w:t>На основу</w:t>
      </w:r>
      <w:r>
        <w:t xml:space="preserve"> </w:t>
      </w:r>
      <w:r>
        <w:rPr>
          <w:lang w:val="sr-Latn-CS"/>
        </w:rPr>
        <w:t>презентованих података из биланса стања на дан 31.12.201</w:t>
      </w:r>
      <w:r>
        <w:rPr>
          <w:lang w:val="sr-Cyrl-BA"/>
        </w:rPr>
        <w:t>8</w:t>
      </w:r>
      <w:r>
        <w:rPr>
          <w:lang w:val="sr-Latn-CS"/>
        </w:rPr>
        <w:t xml:space="preserve">. године </w:t>
      </w:r>
      <w:r>
        <w:t>остварени добитак у износу од 28.539.014 КМ</w:t>
      </w:r>
      <w:r>
        <w:rPr>
          <w:lang w:val="sr-Latn-CS"/>
        </w:rPr>
        <w:t xml:space="preserve"> Скупштина акционара </w:t>
      </w:r>
      <w:r>
        <w:t xml:space="preserve">распоређује у покриће исказаног </w:t>
      </w:r>
      <w:r>
        <w:rPr>
          <w:lang w:val="sr-Cyrl-BA"/>
        </w:rPr>
        <w:t>кумулираног</w:t>
      </w:r>
      <w:r>
        <w:rPr>
          <w:lang w:val="sr-Latn-CS"/>
        </w:rPr>
        <w:t xml:space="preserve"> губитк</w:t>
      </w:r>
      <w:r>
        <w:t>а ранијег периода пословања.</w:t>
      </w:r>
    </w:p>
    <w:p w:rsidR="00D07DB0" w:rsidRPr="0036204A" w:rsidRDefault="00D07DB0" w:rsidP="00DB2976">
      <w:pPr>
        <w:jc w:val="both"/>
        <w:rPr>
          <w:sz w:val="16"/>
          <w:szCs w:val="16"/>
          <w:lang w:val="sr-Latn-CS"/>
        </w:rPr>
      </w:pPr>
    </w:p>
    <w:p w:rsidR="00D07DB0" w:rsidRDefault="00D07DB0" w:rsidP="00DB2976">
      <w:pPr>
        <w:jc w:val="center"/>
        <w:rPr>
          <w:b/>
          <w:bCs/>
        </w:rPr>
      </w:pPr>
      <w:r>
        <w:rPr>
          <w:b/>
          <w:bCs/>
        </w:rPr>
        <w:t>VI</w:t>
      </w:r>
    </w:p>
    <w:p w:rsidR="00D07DB0" w:rsidRPr="005E5B65" w:rsidRDefault="00D07DB0" w:rsidP="005E5B65">
      <w:pPr>
        <w:jc w:val="both"/>
        <w:rPr>
          <w:sz w:val="20"/>
          <w:szCs w:val="20"/>
          <w:lang w:val="sr-Cyrl-BA"/>
        </w:rPr>
      </w:pPr>
      <w:r>
        <w:t xml:space="preserve">Друштво ће </w:t>
      </w:r>
      <w:r>
        <w:rPr>
          <w:lang w:val="sr-Cyrl-BA"/>
        </w:rPr>
        <w:t>дио</w:t>
      </w:r>
      <w:r>
        <w:t xml:space="preserve"> кумулиран</w:t>
      </w:r>
      <w:r>
        <w:rPr>
          <w:lang w:val="sr-Cyrl-BA"/>
        </w:rPr>
        <w:t>ог</w:t>
      </w:r>
      <w:r>
        <w:t xml:space="preserve"> губитка на дан 31.12.201</w:t>
      </w:r>
      <w:r>
        <w:rPr>
          <w:lang w:val="sr-Cyrl-BA"/>
        </w:rPr>
        <w:t>8</w:t>
      </w:r>
      <w:r>
        <w:t>.</w:t>
      </w:r>
      <w:r>
        <w:rPr>
          <w:lang w:val="sr-Cyrl-BA"/>
        </w:rPr>
        <w:t xml:space="preserve"> </w:t>
      </w:r>
      <w:r>
        <w:t xml:space="preserve">године покрити </w:t>
      </w:r>
      <w:r>
        <w:rPr>
          <w:lang w:val="sr-Cyrl-BA"/>
        </w:rPr>
        <w:t>из добитка</w:t>
      </w:r>
      <w:r w:rsidRPr="00600E19">
        <w:t xml:space="preserve"> </w:t>
      </w:r>
      <w:r>
        <w:rPr>
          <w:lang w:val="sr-Cyrl-BA"/>
        </w:rPr>
        <w:t>оствареног у пословној 2018. години у износу од 28.539.014 КМ .</w:t>
      </w:r>
    </w:p>
    <w:p w:rsidR="00D07DB0" w:rsidRDefault="00D07DB0" w:rsidP="00DB2976">
      <w:pPr>
        <w:rPr>
          <w:sz w:val="16"/>
          <w:szCs w:val="16"/>
        </w:rPr>
      </w:pPr>
    </w:p>
    <w:p w:rsidR="00D07DB0" w:rsidRDefault="00D07DB0" w:rsidP="00CA5AFC">
      <w:pPr>
        <w:jc w:val="center"/>
        <w:rPr>
          <w:b/>
          <w:bCs/>
        </w:rPr>
      </w:pPr>
      <w:r>
        <w:rPr>
          <w:b/>
          <w:bCs/>
        </w:rPr>
        <w:t>VII</w:t>
      </w:r>
    </w:p>
    <w:p w:rsidR="00D07DB0" w:rsidRPr="00CA5AFC" w:rsidRDefault="00D07DB0" w:rsidP="00CA5AFC">
      <w:pPr>
        <w:jc w:val="both"/>
      </w:pPr>
      <w:r>
        <w:t>Ова Одлука ступа на снагу даном доношења.</w:t>
      </w:r>
    </w:p>
    <w:p w:rsidR="00D07DB0" w:rsidRDefault="00D07DB0" w:rsidP="00DB2976">
      <w:pPr>
        <w:rPr>
          <w:b/>
          <w:bCs/>
          <w:i/>
          <w:iCs/>
          <w:sz w:val="20"/>
          <w:szCs w:val="20"/>
          <w:lang w:val="sr-Cyrl-CS"/>
        </w:rPr>
      </w:pPr>
    </w:p>
    <w:p w:rsidR="00D07DB0" w:rsidRDefault="00D07DB0" w:rsidP="00DB2976">
      <w:pPr>
        <w:rPr>
          <w:b/>
          <w:bCs/>
          <w:i/>
          <w:iCs/>
          <w:sz w:val="20"/>
          <w:szCs w:val="2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Достављено: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CS"/>
        </w:rPr>
        <w:t>-  Управа</w:t>
      </w:r>
      <w:r w:rsidRPr="00FD062A">
        <w:rPr>
          <w:i/>
          <w:iCs/>
          <w:sz w:val="18"/>
          <w:szCs w:val="18"/>
          <w:lang w:val="sl-SI"/>
        </w:rPr>
        <w:t xml:space="preserve"> </w:t>
      </w:r>
      <w:r w:rsidRPr="00FD062A">
        <w:rPr>
          <w:i/>
          <w:iCs/>
          <w:sz w:val="18"/>
          <w:szCs w:val="18"/>
          <w:lang w:val="sr-Cyrl-BA"/>
        </w:rPr>
        <w:t>Друштва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BA"/>
        </w:rPr>
        <w:t>-  Надзорни одбор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BA"/>
        </w:rPr>
        <w:t>-  Одбор за ревизију</w:t>
      </w:r>
    </w:p>
    <w:p w:rsidR="00D07DB0" w:rsidRPr="00FD062A" w:rsidRDefault="00D07DB0" w:rsidP="00DB2976">
      <w:pPr>
        <w:rPr>
          <w:i/>
          <w:iCs/>
          <w:sz w:val="18"/>
          <w:szCs w:val="18"/>
          <w:lang/>
        </w:rPr>
      </w:pPr>
      <w:r w:rsidRPr="00FD062A">
        <w:rPr>
          <w:i/>
          <w:iCs/>
          <w:sz w:val="18"/>
          <w:szCs w:val="18"/>
          <w:lang w:val="sr-Cyrl-BA"/>
        </w:rPr>
        <w:t xml:space="preserve">-  </w:t>
      </w:r>
      <w:r w:rsidRPr="00FD062A">
        <w:rPr>
          <w:i/>
          <w:iCs/>
          <w:sz w:val="18"/>
          <w:szCs w:val="18"/>
          <w:lang/>
        </w:rPr>
        <w:t>Послови Друштва х3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BA"/>
        </w:rPr>
        <w:t>-  Помоћник ген.дирек.за економске послове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BA"/>
        </w:rPr>
        <w:t>-  Сектор за рачуноводство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CS"/>
        </w:rPr>
      </w:pPr>
      <w:r w:rsidRPr="00FD062A">
        <w:rPr>
          <w:i/>
          <w:iCs/>
          <w:sz w:val="18"/>
          <w:szCs w:val="18"/>
          <w:lang w:val="sr-Cyrl-CS"/>
        </w:rPr>
        <w:t>-  а/а</w:t>
      </w:r>
    </w:p>
    <w:p w:rsidR="00D07DB0" w:rsidRDefault="00D07DB0" w:rsidP="00DB2976">
      <w:pPr>
        <w:rPr>
          <w:b/>
          <w:bCs/>
          <w:lang w:val="sr-Cyrl-CS"/>
        </w:rPr>
      </w:pPr>
      <w:r w:rsidRPr="0055642F">
        <w:rPr>
          <w:sz w:val="14"/>
          <w:szCs w:val="14"/>
        </w:rPr>
        <w:t xml:space="preserve">                              </w:t>
      </w:r>
      <w:r w:rsidRPr="0055642F">
        <w:rPr>
          <w:sz w:val="14"/>
          <w:szCs w:val="14"/>
          <w:lang w:val="sr-Cyrl-CS"/>
        </w:rPr>
        <w:t xml:space="preserve">                                                                   </w:t>
      </w:r>
      <w:r>
        <w:rPr>
          <w:sz w:val="14"/>
          <w:szCs w:val="14"/>
          <w:lang w:val="sr-Cyrl-CS"/>
        </w:rPr>
        <w:t xml:space="preserve">                                       </w:t>
      </w:r>
      <w:r>
        <w:rPr>
          <w:b/>
          <w:bCs/>
          <w:lang w:val="sr-Cyrl-CS"/>
        </w:rPr>
        <w:t>ПРЕДСЈЕДНИК</w:t>
      </w:r>
    </w:p>
    <w:p w:rsidR="00D07DB0" w:rsidRDefault="00D07DB0" w:rsidP="00DB2976">
      <w:pPr>
        <w:rPr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СКУПШТИНЕ АКЦИОНАРА</w:t>
      </w:r>
      <w:r>
        <w:rPr>
          <w:lang w:val="sr-Cyrl-CS"/>
        </w:rPr>
        <w:t xml:space="preserve">    </w:t>
      </w:r>
    </w:p>
    <w:p w:rsidR="00D07DB0" w:rsidRDefault="00D07DB0" w:rsidP="00DB2976">
      <w:pPr>
        <w:rPr>
          <w:lang w:val="sr-Cyrl-CS"/>
        </w:rPr>
      </w:pPr>
      <w:r>
        <w:t xml:space="preserve">                              </w:t>
      </w:r>
      <w:r>
        <w:rPr>
          <w:lang w:val="sr-Cyrl-CS"/>
        </w:rPr>
        <w:t xml:space="preserve">                                            </w:t>
      </w:r>
      <w:r>
        <w:t xml:space="preserve"> </w:t>
      </w:r>
      <w:r>
        <w:rPr>
          <w:lang w:val="sr-Cyrl-CS"/>
        </w:rPr>
        <w:t xml:space="preserve">_______________________     </w:t>
      </w:r>
    </w:p>
    <w:p w:rsidR="00D07DB0" w:rsidRPr="00DB2976" w:rsidRDefault="00D07DB0" w:rsidP="007D3F44">
      <w:r>
        <w:rPr>
          <w:sz w:val="20"/>
          <w:szCs w:val="20"/>
        </w:rPr>
        <w:t xml:space="preserve">                          </w:t>
      </w:r>
      <w:r>
        <w:rPr>
          <w:sz w:val="20"/>
          <w:szCs w:val="20"/>
          <w:lang w:val="sr-Cyrl-CS"/>
        </w:rPr>
        <w:t xml:space="preserve">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b/>
          <w:bCs/>
          <w:lang w:val="sr-Cyrl-CS"/>
        </w:rPr>
        <w:t>Милан Бешир, дипл.инж.саоб.</w:t>
      </w:r>
    </w:p>
    <w:sectPr w:rsidR="00D07DB0" w:rsidRPr="00DB2976" w:rsidSect="0089267E">
      <w:footerReference w:type="first" r:id="rId8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DB0" w:rsidRDefault="00D07DB0">
      <w:r>
        <w:separator/>
      </w:r>
    </w:p>
  </w:endnote>
  <w:endnote w:type="continuationSeparator" w:id="0">
    <w:p w:rsidR="00D07DB0" w:rsidRDefault="00D07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YUTimes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B0" w:rsidRDefault="00D07DB0" w:rsidP="00767B04">
    <w:pPr>
      <w:rPr>
        <w:sz w:val="22"/>
        <w:szCs w:val="22"/>
      </w:rPr>
    </w:pPr>
    <w:r>
      <w:rPr>
        <w:sz w:val="22"/>
        <w:szCs w:val="22"/>
      </w:rPr>
      <w:t xml:space="preserve">                  </w:t>
    </w:r>
  </w:p>
  <w:p w:rsidR="00D07DB0" w:rsidRDefault="00D07DB0" w:rsidP="00767B04">
    <w:pPr>
      <w:pStyle w:val="Footer"/>
    </w:pPr>
    <w:r>
      <w:rPr>
        <w:sz w:val="22"/>
        <w:szCs w:val="22"/>
      </w:rPr>
      <w:t xml:space="preserve">           </w:t>
    </w:r>
    <w:r w:rsidRPr="00374043">
      <w:rPr>
        <w:noProof/>
        <w:lang w:val="hr-BA" w:eastAsia="hr-B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6" type="#_x0000_t75" style="width:450.75pt;height:71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DB0" w:rsidRDefault="00D07DB0">
      <w:r>
        <w:separator/>
      </w:r>
    </w:p>
  </w:footnote>
  <w:footnote w:type="continuationSeparator" w:id="0">
    <w:p w:rsidR="00D07DB0" w:rsidRDefault="00D07D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AE0"/>
    <w:rsid w:val="00024E5A"/>
    <w:rsid w:val="00032588"/>
    <w:rsid w:val="000363EE"/>
    <w:rsid w:val="00042962"/>
    <w:rsid w:val="0005525E"/>
    <w:rsid w:val="00060497"/>
    <w:rsid w:val="00062406"/>
    <w:rsid w:val="000663B9"/>
    <w:rsid w:val="00077B30"/>
    <w:rsid w:val="00095605"/>
    <w:rsid w:val="000A07D4"/>
    <w:rsid w:val="000A0ECD"/>
    <w:rsid w:val="000A6E40"/>
    <w:rsid w:val="000B7EBD"/>
    <w:rsid w:val="000E294A"/>
    <w:rsid w:val="000F4D03"/>
    <w:rsid w:val="00114B35"/>
    <w:rsid w:val="001234D4"/>
    <w:rsid w:val="00123946"/>
    <w:rsid w:val="00132DAB"/>
    <w:rsid w:val="0013449C"/>
    <w:rsid w:val="00142556"/>
    <w:rsid w:val="001511F5"/>
    <w:rsid w:val="001727E1"/>
    <w:rsid w:val="001730B3"/>
    <w:rsid w:val="00173919"/>
    <w:rsid w:val="0017577F"/>
    <w:rsid w:val="00175BD6"/>
    <w:rsid w:val="001A171E"/>
    <w:rsid w:val="001B1039"/>
    <w:rsid w:val="001C6AD5"/>
    <w:rsid w:val="001C6B3D"/>
    <w:rsid w:val="001E06FE"/>
    <w:rsid w:val="001E1143"/>
    <w:rsid w:val="002011F9"/>
    <w:rsid w:val="00211038"/>
    <w:rsid w:val="00213B6A"/>
    <w:rsid w:val="00214D37"/>
    <w:rsid w:val="00215AD6"/>
    <w:rsid w:val="00230915"/>
    <w:rsid w:val="002677F0"/>
    <w:rsid w:val="0027497C"/>
    <w:rsid w:val="002A27C8"/>
    <w:rsid w:val="002A6C04"/>
    <w:rsid w:val="002B0B5E"/>
    <w:rsid w:val="002C7802"/>
    <w:rsid w:val="002E4D06"/>
    <w:rsid w:val="002E56B3"/>
    <w:rsid w:val="002E786A"/>
    <w:rsid w:val="002F1476"/>
    <w:rsid w:val="00303D5C"/>
    <w:rsid w:val="00321EA7"/>
    <w:rsid w:val="00331BA8"/>
    <w:rsid w:val="00345E03"/>
    <w:rsid w:val="0035091B"/>
    <w:rsid w:val="00353203"/>
    <w:rsid w:val="003537DB"/>
    <w:rsid w:val="00353DB8"/>
    <w:rsid w:val="0036070B"/>
    <w:rsid w:val="0036204A"/>
    <w:rsid w:val="00362674"/>
    <w:rsid w:val="00373E75"/>
    <w:rsid w:val="00374043"/>
    <w:rsid w:val="00391429"/>
    <w:rsid w:val="00394894"/>
    <w:rsid w:val="003A7F9B"/>
    <w:rsid w:val="003B2B9A"/>
    <w:rsid w:val="003C5529"/>
    <w:rsid w:val="003D1633"/>
    <w:rsid w:val="003D1AD7"/>
    <w:rsid w:val="003D33BA"/>
    <w:rsid w:val="003D35E8"/>
    <w:rsid w:val="003F0ECF"/>
    <w:rsid w:val="00410D5C"/>
    <w:rsid w:val="00411637"/>
    <w:rsid w:val="0041752C"/>
    <w:rsid w:val="0042123B"/>
    <w:rsid w:val="00423E01"/>
    <w:rsid w:val="00425FAD"/>
    <w:rsid w:val="00426BC8"/>
    <w:rsid w:val="004279C9"/>
    <w:rsid w:val="00430B5C"/>
    <w:rsid w:val="00445E96"/>
    <w:rsid w:val="004523BF"/>
    <w:rsid w:val="00467ED5"/>
    <w:rsid w:val="004B0953"/>
    <w:rsid w:val="004C7423"/>
    <w:rsid w:val="004D0B61"/>
    <w:rsid w:val="004D3A6C"/>
    <w:rsid w:val="004E418E"/>
    <w:rsid w:val="00500139"/>
    <w:rsid w:val="00512EE0"/>
    <w:rsid w:val="00514312"/>
    <w:rsid w:val="00537DDD"/>
    <w:rsid w:val="00554C51"/>
    <w:rsid w:val="0055642F"/>
    <w:rsid w:val="00567357"/>
    <w:rsid w:val="005743A9"/>
    <w:rsid w:val="00575F0E"/>
    <w:rsid w:val="00584E45"/>
    <w:rsid w:val="005906D2"/>
    <w:rsid w:val="00592D81"/>
    <w:rsid w:val="005D25D0"/>
    <w:rsid w:val="005D6005"/>
    <w:rsid w:val="005E5B65"/>
    <w:rsid w:val="005F17DD"/>
    <w:rsid w:val="005F78F1"/>
    <w:rsid w:val="00600E19"/>
    <w:rsid w:val="00601FA4"/>
    <w:rsid w:val="00636FB1"/>
    <w:rsid w:val="00643CBE"/>
    <w:rsid w:val="00672BF4"/>
    <w:rsid w:val="006844D0"/>
    <w:rsid w:val="006916BB"/>
    <w:rsid w:val="006937C3"/>
    <w:rsid w:val="006A03B1"/>
    <w:rsid w:val="006A4315"/>
    <w:rsid w:val="006A6377"/>
    <w:rsid w:val="006B0DD6"/>
    <w:rsid w:val="006B3F55"/>
    <w:rsid w:val="006B40FC"/>
    <w:rsid w:val="006B5A00"/>
    <w:rsid w:val="006D00EB"/>
    <w:rsid w:val="006D72E2"/>
    <w:rsid w:val="006E75E0"/>
    <w:rsid w:val="006F05EB"/>
    <w:rsid w:val="006F4C1D"/>
    <w:rsid w:val="006F65CE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801285"/>
    <w:rsid w:val="0082538F"/>
    <w:rsid w:val="0083277C"/>
    <w:rsid w:val="008478DE"/>
    <w:rsid w:val="008520A0"/>
    <w:rsid w:val="00852B8D"/>
    <w:rsid w:val="00871687"/>
    <w:rsid w:val="00872C8E"/>
    <w:rsid w:val="008760EE"/>
    <w:rsid w:val="00876520"/>
    <w:rsid w:val="00884B67"/>
    <w:rsid w:val="0089161D"/>
    <w:rsid w:val="0089267E"/>
    <w:rsid w:val="008A2673"/>
    <w:rsid w:val="008A2D46"/>
    <w:rsid w:val="008B0CAA"/>
    <w:rsid w:val="008C1025"/>
    <w:rsid w:val="008D21D4"/>
    <w:rsid w:val="008D4668"/>
    <w:rsid w:val="008D5B71"/>
    <w:rsid w:val="008E6868"/>
    <w:rsid w:val="009018D5"/>
    <w:rsid w:val="009031F8"/>
    <w:rsid w:val="009173C3"/>
    <w:rsid w:val="00943188"/>
    <w:rsid w:val="00950DC2"/>
    <w:rsid w:val="00952E0D"/>
    <w:rsid w:val="0095401D"/>
    <w:rsid w:val="00961F3C"/>
    <w:rsid w:val="0096249B"/>
    <w:rsid w:val="00963394"/>
    <w:rsid w:val="009A1C78"/>
    <w:rsid w:val="009B169E"/>
    <w:rsid w:val="009B20B4"/>
    <w:rsid w:val="009B3C62"/>
    <w:rsid w:val="009B6C80"/>
    <w:rsid w:val="009D6682"/>
    <w:rsid w:val="009D7363"/>
    <w:rsid w:val="009E2D01"/>
    <w:rsid w:val="009F25AC"/>
    <w:rsid w:val="00A056E2"/>
    <w:rsid w:val="00A126E4"/>
    <w:rsid w:val="00A15F00"/>
    <w:rsid w:val="00A27B01"/>
    <w:rsid w:val="00A3622E"/>
    <w:rsid w:val="00A3639F"/>
    <w:rsid w:val="00A443B0"/>
    <w:rsid w:val="00A602D7"/>
    <w:rsid w:val="00A66AE9"/>
    <w:rsid w:val="00A80B0A"/>
    <w:rsid w:val="00AA6ADB"/>
    <w:rsid w:val="00AA6C8C"/>
    <w:rsid w:val="00AB0CA7"/>
    <w:rsid w:val="00AB4255"/>
    <w:rsid w:val="00AB48A3"/>
    <w:rsid w:val="00AE51CD"/>
    <w:rsid w:val="00B00FFC"/>
    <w:rsid w:val="00B07AE0"/>
    <w:rsid w:val="00B13CA4"/>
    <w:rsid w:val="00B32B14"/>
    <w:rsid w:val="00B51DEB"/>
    <w:rsid w:val="00B94F89"/>
    <w:rsid w:val="00B962D4"/>
    <w:rsid w:val="00BA1799"/>
    <w:rsid w:val="00BB56D7"/>
    <w:rsid w:val="00BC137E"/>
    <w:rsid w:val="00BD42F4"/>
    <w:rsid w:val="00BD59AD"/>
    <w:rsid w:val="00BE6B14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A5AFC"/>
    <w:rsid w:val="00CB6220"/>
    <w:rsid w:val="00CB64FA"/>
    <w:rsid w:val="00CC0DF7"/>
    <w:rsid w:val="00CC12B6"/>
    <w:rsid w:val="00CC73F5"/>
    <w:rsid w:val="00CC75F3"/>
    <w:rsid w:val="00CE36B2"/>
    <w:rsid w:val="00CE715B"/>
    <w:rsid w:val="00CF54D8"/>
    <w:rsid w:val="00CF784C"/>
    <w:rsid w:val="00D07DB0"/>
    <w:rsid w:val="00D16486"/>
    <w:rsid w:val="00D62A5B"/>
    <w:rsid w:val="00D73F61"/>
    <w:rsid w:val="00D857B9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808"/>
    <w:rsid w:val="00E07F8E"/>
    <w:rsid w:val="00E2353A"/>
    <w:rsid w:val="00E30CC9"/>
    <w:rsid w:val="00E34907"/>
    <w:rsid w:val="00E35546"/>
    <w:rsid w:val="00E4217D"/>
    <w:rsid w:val="00E45AEC"/>
    <w:rsid w:val="00E65540"/>
    <w:rsid w:val="00E91C1E"/>
    <w:rsid w:val="00EA5443"/>
    <w:rsid w:val="00EA5D84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12F61"/>
    <w:rsid w:val="00F14A1F"/>
    <w:rsid w:val="00F177EA"/>
    <w:rsid w:val="00F2005C"/>
    <w:rsid w:val="00F20586"/>
    <w:rsid w:val="00F25C56"/>
    <w:rsid w:val="00F34BAB"/>
    <w:rsid w:val="00F37E70"/>
    <w:rsid w:val="00F452A5"/>
    <w:rsid w:val="00F5547A"/>
    <w:rsid w:val="00F60BC6"/>
    <w:rsid w:val="00F61980"/>
    <w:rsid w:val="00F7787B"/>
    <w:rsid w:val="00F8349D"/>
    <w:rsid w:val="00F97DE5"/>
    <w:rsid w:val="00FA2843"/>
    <w:rsid w:val="00FA4EA6"/>
    <w:rsid w:val="00FB153D"/>
    <w:rsid w:val="00FB611F"/>
    <w:rsid w:val="00FD062A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357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AA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AA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AA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2AA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2AA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">
    <w:name w:val="title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  <w:style w:type="paragraph" w:styleId="BalloonText">
    <w:name w:val="Balloon Text"/>
    <w:basedOn w:val="Normal"/>
    <w:link w:val="BalloonTextChar"/>
    <w:uiPriority w:val="99"/>
    <w:semiHidden/>
    <w:rsid w:val="00175B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75BD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86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86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861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798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86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7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86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86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98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86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86135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36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38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417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446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473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8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8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986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8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86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861366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445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86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00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1441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986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986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8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8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8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1</Pages>
  <Words>292</Words>
  <Characters>1669</Characters>
  <Application>Microsoft Office Outlook</Application>
  <DocSecurity>0</DocSecurity>
  <Lines>0</Lines>
  <Paragraphs>0</Paragraphs>
  <ScaleCrop>false</ScaleCrop>
  <Company>ZRS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biljana.dzigumovic</dc:creator>
  <cp:keywords/>
  <dc:description/>
  <cp:lastModifiedBy>milosava.gligoric</cp:lastModifiedBy>
  <cp:revision>17</cp:revision>
  <cp:lastPrinted>2019-04-24T08:24:00Z</cp:lastPrinted>
  <dcterms:created xsi:type="dcterms:W3CDTF">2019-01-24T09:03:00Z</dcterms:created>
  <dcterms:modified xsi:type="dcterms:W3CDTF">2019-07-17T10:46:00Z</dcterms:modified>
</cp:coreProperties>
</file>